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:rsidR="00491366" w:rsidRDefault="00491366" w:rsidP="00491366"/>
                              <w:p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:rsidR="00491366" w:rsidRDefault="00491366" w:rsidP="00491366"/>
                        <w:p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491366" w:rsidRDefault="00491366" w:rsidP="00410AFD"/>
        <w:p w:rsidR="00491366" w:rsidRDefault="00491366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>
          <w:pPr>
            <w:jc w:val="left"/>
          </w:pPr>
        </w:p>
        <w:p w:rsidR="00491366" w:rsidRDefault="00491366" w:rsidP="00410AFD"/>
        <w:p w:rsidR="00A62094" w:rsidRDefault="00A62094" w:rsidP="00410AFD">
          <w:pPr>
            <w:sectPr w:rsidR="00A62094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</w:p>
        <w:p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:rsidR="006E095C" w:rsidRDefault="006E095C" w:rsidP="00410AFD"/>
        <w:tbl>
          <w:tblPr>
            <w:tblW w:w="23247" w:type="dxa"/>
            <w:tblInd w:w="-1142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1418"/>
            <w:gridCol w:w="1701"/>
            <w:gridCol w:w="1134"/>
            <w:gridCol w:w="1417"/>
            <w:gridCol w:w="851"/>
            <w:gridCol w:w="1417"/>
            <w:gridCol w:w="992"/>
            <w:gridCol w:w="1418"/>
            <w:gridCol w:w="1417"/>
            <w:gridCol w:w="1701"/>
            <w:gridCol w:w="1418"/>
            <w:gridCol w:w="1559"/>
            <w:gridCol w:w="851"/>
            <w:gridCol w:w="992"/>
            <w:gridCol w:w="1134"/>
            <w:gridCol w:w="1276"/>
            <w:gridCol w:w="708"/>
          </w:tblGrid>
          <w:tr w:rsidR="009177E1" w:rsidTr="009177E1">
            <w:trPr>
              <w:trHeight w:val="510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Nom de l'attribut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de l'immeuble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composant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du niveau du local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local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Libellé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Date de mise en service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Quantité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Observations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Type de barrière automatique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dernière visite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modèle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dimension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boucle magnétique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 xml:space="preserve">type 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Format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Valeurs autorisés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proofErr w:type="spellStart"/>
                <w:r>
                  <w:t>Levante</w:t>
                </w:r>
                <w:proofErr w:type="spellEnd"/>
                <w:r>
                  <w:t>, Roulante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Oui, Non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1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2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3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4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5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6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</w:tbl>
        <w:p w:rsidR="00491366" w:rsidRDefault="00491366" w:rsidP="00410AFD"/>
        <w:p w:rsidR="00410AFD" w:rsidRDefault="0004420D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1D" w:rsidRDefault="00D7411D" w:rsidP="00EA6B59">
      <w:pPr>
        <w:spacing w:after="0" w:line="240" w:lineRule="auto"/>
      </w:pPr>
      <w:r>
        <w:separator/>
      </w:r>
    </w:p>
  </w:endnote>
  <w:end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20D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1D" w:rsidRDefault="00D7411D" w:rsidP="00EA6B59">
      <w:pPr>
        <w:spacing w:after="0" w:line="240" w:lineRule="auto"/>
      </w:pPr>
      <w:r>
        <w:separator/>
      </w:r>
    </w:p>
  </w:footnote>
  <w:foot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0D" w:rsidRDefault="00E159E9" w:rsidP="0004420D">
    <w:pPr>
      <w:pStyle w:val="En-tte"/>
      <w:tabs>
        <w:tab w:val="clear" w:pos="9072"/>
      </w:tabs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4420D">
      <w:ptab w:relativeTo="margin" w:alignment="right" w:leader="none"/>
    </w:r>
    <w:r w:rsidR="0004420D">
      <w:t xml:space="preserve">Annexe </w:t>
    </w:r>
    <w:r w:rsidR="0004420D">
      <w:t>4</w:t>
    </w:r>
    <w:r w:rsidR="0004420D">
      <w:t xml:space="preserve"> au CCTP ESID 25 189 – N°DAF : 2025_000641</w:t>
    </w:r>
  </w:p>
  <w:p w:rsidR="00E159E9" w:rsidRDefault="00E159E9" w:rsidP="0004420D">
    <w:pPr>
      <w:pStyle w:val="En-tte"/>
      <w:tabs>
        <w:tab w:val="clear" w:pos="4536"/>
        <w:tab w:val="clear" w:pos="9072"/>
        <w:tab w:val="left" w:pos="58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4420D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60DA9"/>
    <w:rsid w:val="00262BB6"/>
    <w:rsid w:val="00267BD7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177E1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411D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7E54D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EE65F9-9E82-4037-AA46-7CBE85C8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52310-8DE6-4D01-8286-307B662D72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78B3D5-EDDC-4EA4-BECB-9176C3E45130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5.xml><?xml version="1.0" encoding="utf-8"?>
<ds:datastoreItem xmlns:ds="http://schemas.openxmlformats.org/officeDocument/2006/customXml" ds:itemID="{1727B7A8-8E77-44FD-AFC6-8572C8AF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3</TotalTime>
  <Pages>3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3</cp:revision>
  <dcterms:created xsi:type="dcterms:W3CDTF">2021-08-16T12:51:00Z</dcterms:created>
  <dcterms:modified xsi:type="dcterms:W3CDTF">2025-05-12T08:59:00Z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